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2026/76-GEG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09.09.2026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BG westl. der Schule in Lingen (Ems) - Asphaltbaustraße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BG Westlich der Schule - Asphaltbaustraße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